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1A4E4" w14:textId="77777777" w:rsidR="00836FCE" w:rsidRDefault="00836FCE" w:rsidP="00836FC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SARGER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3EDF9346" w14:textId="77777777" w:rsidR="00836FCE" w:rsidRDefault="00836FCE" w:rsidP="00836FCE">
      <w:pPr>
        <w:pStyle w:val="NoSpacing"/>
        <w:rPr>
          <w:rFonts w:eastAsia="Times New Roman" w:cs="Times New Roman"/>
          <w:szCs w:val="24"/>
        </w:rPr>
      </w:pPr>
    </w:p>
    <w:p w14:paraId="2221B31B" w14:textId="77777777" w:rsidR="00836FCE" w:rsidRDefault="00836FCE" w:rsidP="00836FCE">
      <w:pPr>
        <w:pStyle w:val="NoSpacing"/>
        <w:rPr>
          <w:rFonts w:eastAsia="Times New Roman" w:cs="Times New Roman"/>
          <w:szCs w:val="24"/>
        </w:rPr>
      </w:pPr>
    </w:p>
    <w:p w14:paraId="01E0E203" w14:textId="77777777" w:rsidR="00836FCE" w:rsidRDefault="00836FCE" w:rsidP="00836FC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Jun.</w:t>
      </w:r>
      <w:r>
        <w:rPr>
          <w:rFonts w:eastAsia="Times New Roman" w:cs="Times New Roman"/>
          <w:szCs w:val="24"/>
        </w:rPr>
        <w:tab/>
        <w:t>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Taunton, Somerset,</w:t>
      </w:r>
    </w:p>
    <w:p w14:paraId="2B4B4058" w14:textId="77777777" w:rsidR="00836FCE" w:rsidRDefault="00836FCE" w:rsidP="00836FC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into lands of Robert </w:t>
      </w:r>
      <w:proofErr w:type="spellStart"/>
      <w:r>
        <w:rPr>
          <w:rFonts w:eastAsia="Times New Roman" w:cs="Times New Roman"/>
          <w:szCs w:val="24"/>
        </w:rPr>
        <w:t>Stenyng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00F02CBE" w14:textId="77777777" w:rsidR="00836FCE" w:rsidRDefault="00836FCE" w:rsidP="00836FC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8F1250E" w14:textId="77777777" w:rsidR="00836FCE" w:rsidRDefault="00836FCE" w:rsidP="00836FC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p.95)</w:t>
      </w:r>
    </w:p>
    <w:p w14:paraId="76274E1E" w14:textId="77777777" w:rsidR="00836FCE" w:rsidRDefault="00836FCE" w:rsidP="00836FCE">
      <w:pPr>
        <w:pStyle w:val="NoSpacing"/>
        <w:rPr>
          <w:rFonts w:eastAsia="Times New Roman" w:cs="Times New Roman"/>
          <w:szCs w:val="24"/>
        </w:rPr>
      </w:pPr>
    </w:p>
    <w:p w14:paraId="5CECDDE7" w14:textId="77777777" w:rsidR="00836FCE" w:rsidRDefault="00836FCE" w:rsidP="00836FCE">
      <w:pPr>
        <w:pStyle w:val="NoSpacing"/>
        <w:rPr>
          <w:rFonts w:eastAsia="Times New Roman" w:cs="Times New Roman"/>
          <w:szCs w:val="24"/>
        </w:rPr>
      </w:pPr>
    </w:p>
    <w:p w14:paraId="0609D90A" w14:textId="77777777" w:rsidR="00836FCE" w:rsidRDefault="00836FCE" w:rsidP="00836FC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July 2023</w:t>
      </w:r>
    </w:p>
    <w:p w14:paraId="5713B48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C7816" w14:textId="77777777" w:rsidR="00836FCE" w:rsidRDefault="00836FCE" w:rsidP="009139A6">
      <w:r>
        <w:separator/>
      </w:r>
    </w:p>
  </w:endnote>
  <w:endnote w:type="continuationSeparator" w:id="0">
    <w:p w14:paraId="46607269" w14:textId="77777777" w:rsidR="00836FCE" w:rsidRDefault="00836F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1A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AC98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7535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138E5" w14:textId="77777777" w:rsidR="00836FCE" w:rsidRDefault="00836FCE" w:rsidP="009139A6">
      <w:r>
        <w:separator/>
      </w:r>
    </w:p>
  </w:footnote>
  <w:footnote w:type="continuationSeparator" w:id="0">
    <w:p w14:paraId="22F411B2" w14:textId="77777777" w:rsidR="00836FCE" w:rsidRDefault="00836F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1E3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45A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EBB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FCE"/>
    <w:rsid w:val="000666E0"/>
    <w:rsid w:val="002510B7"/>
    <w:rsid w:val="005C130B"/>
    <w:rsid w:val="00826F5C"/>
    <w:rsid w:val="00836FCE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5DED9"/>
  <w15:chartTrackingRefBased/>
  <w15:docId w15:val="{6BA3C273-3A1D-4C2F-A6B7-7CE5FCE24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2023-07-09T19:52:00Z</dcterms:created>
  <dcterms:modified xsi:type="dcterms:W3CDTF">2023-07-09T19:54:00Z</dcterms:modified>
</cp:coreProperties>
</file>